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F9D88" w14:textId="77777777" w:rsidR="00E55FCB" w:rsidRDefault="00E55FCB" w:rsidP="00E55F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BAYLMOUND (alias </w:t>
      </w:r>
      <w:proofErr w:type="gramStart"/>
      <w:r>
        <w:rPr>
          <w:rFonts w:cs="Times New Roman"/>
          <w:szCs w:val="24"/>
          <w:u w:val="single"/>
        </w:rPr>
        <w:t>CLIPSTON)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(fl.1401)</w:t>
      </w:r>
      <w:r>
        <w:rPr>
          <w:rFonts w:cs="Times New Roman"/>
          <w:szCs w:val="24"/>
        </w:rPr>
        <w:br/>
        <w:t>Brasier.</w:t>
      </w:r>
    </w:p>
    <w:p w14:paraId="360B43DF" w14:textId="77777777" w:rsidR="00E55FCB" w:rsidRDefault="00E55FCB" w:rsidP="00E55FCB">
      <w:pPr>
        <w:pStyle w:val="NoSpacing"/>
        <w:rPr>
          <w:rFonts w:cs="Times New Roman"/>
          <w:szCs w:val="24"/>
        </w:rPr>
      </w:pPr>
    </w:p>
    <w:p w14:paraId="69379734" w14:textId="77777777" w:rsidR="00E55FCB" w:rsidRDefault="00E55FCB" w:rsidP="00E55FCB">
      <w:pPr>
        <w:pStyle w:val="NoSpacing"/>
        <w:rPr>
          <w:rFonts w:cs="Times New Roman"/>
          <w:szCs w:val="24"/>
        </w:rPr>
      </w:pPr>
    </w:p>
    <w:p w14:paraId="14B093E3" w14:textId="77777777" w:rsidR="00E55FCB" w:rsidRDefault="00E55FCB" w:rsidP="00E55F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1401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Langhorn</w:t>
      </w:r>
      <w:proofErr w:type="spellEnd"/>
      <w:r>
        <w:rPr>
          <w:rFonts w:cs="Times New Roman"/>
          <w:szCs w:val="24"/>
        </w:rPr>
        <w:t xml:space="preserve"> of London, brasier(q.v.), brought a plaint of debt against</w:t>
      </w:r>
    </w:p>
    <w:p w14:paraId="552637D1" w14:textId="77777777" w:rsidR="00E55FCB" w:rsidRPr="00677285" w:rsidRDefault="00E55FCB" w:rsidP="00E55F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Thomas </w:t>
      </w:r>
      <w:proofErr w:type="spellStart"/>
      <w:r>
        <w:rPr>
          <w:rFonts w:cs="Times New Roman"/>
          <w:szCs w:val="24"/>
        </w:rPr>
        <w:t>Bollemaker</w:t>
      </w:r>
      <w:proofErr w:type="spellEnd"/>
      <w:r>
        <w:rPr>
          <w:rFonts w:cs="Times New Roman"/>
          <w:szCs w:val="24"/>
        </w:rPr>
        <w:t xml:space="preserve"> 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36382A4A" w14:textId="77777777" w:rsidR="00E55FCB" w:rsidRDefault="00E55FCB" w:rsidP="00E55F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12DF6">
          <w:rPr>
            <w:rStyle w:val="Hyperlink"/>
            <w:rFonts w:cs="Times New Roman"/>
            <w:szCs w:val="24"/>
          </w:rPr>
          <w:t>https://waalt.uh.edu/index.php/CP40/561:_K-Z</w:t>
        </w:r>
      </w:hyperlink>
      <w:r>
        <w:rPr>
          <w:rFonts w:cs="Times New Roman"/>
          <w:szCs w:val="24"/>
        </w:rPr>
        <w:t xml:space="preserve"> )</w:t>
      </w:r>
    </w:p>
    <w:p w14:paraId="23BB18CC" w14:textId="77777777" w:rsidR="00E55FCB" w:rsidRDefault="00E55FCB" w:rsidP="00E55FCB">
      <w:pPr>
        <w:pStyle w:val="NoSpacing"/>
        <w:rPr>
          <w:rFonts w:cs="Times New Roman"/>
          <w:szCs w:val="24"/>
        </w:rPr>
      </w:pPr>
    </w:p>
    <w:p w14:paraId="5BB321A0" w14:textId="77777777" w:rsidR="00E55FCB" w:rsidRDefault="00E55FCB" w:rsidP="00E55FCB">
      <w:pPr>
        <w:pStyle w:val="NoSpacing"/>
        <w:rPr>
          <w:rFonts w:cs="Times New Roman"/>
          <w:szCs w:val="24"/>
        </w:rPr>
      </w:pPr>
    </w:p>
    <w:p w14:paraId="021DD6F6" w14:textId="77777777" w:rsidR="00E55FCB" w:rsidRDefault="00E55FCB" w:rsidP="00E55F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May 2023</w:t>
      </w:r>
    </w:p>
    <w:p w14:paraId="65A9932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A8517" w14:textId="77777777" w:rsidR="00E55FCB" w:rsidRDefault="00E55FCB" w:rsidP="009139A6">
      <w:r>
        <w:separator/>
      </w:r>
    </w:p>
  </w:endnote>
  <w:endnote w:type="continuationSeparator" w:id="0">
    <w:p w14:paraId="1F4B4408" w14:textId="77777777" w:rsidR="00E55FCB" w:rsidRDefault="00E55F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BE4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BF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D8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F7B17" w14:textId="77777777" w:rsidR="00E55FCB" w:rsidRDefault="00E55FCB" w:rsidP="009139A6">
      <w:r>
        <w:separator/>
      </w:r>
    </w:p>
  </w:footnote>
  <w:footnote w:type="continuationSeparator" w:id="0">
    <w:p w14:paraId="3C9F1C53" w14:textId="77777777" w:rsidR="00E55FCB" w:rsidRDefault="00E55F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B9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EE9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22A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FC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5FC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A256D"/>
  <w15:chartTrackingRefBased/>
  <w15:docId w15:val="{AAB87C7E-292C-41EC-A01A-F09AD46D4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55F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2023-05-25T09:14:00Z</dcterms:created>
  <dcterms:modified xsi:type="dcterms:W3CDTF">2023-05-25T09:14:00Z</dcterms:modified>
</cp:coreProperties>
</file>